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03" w:rsidRPr="00F723D3" w:rsidRDefault="00703303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703303" w:rsidRPr="00F723D3" w:rsidRDefault="00703303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703303" w:rsidRPr="00F723D3" w:rsidRDefault="00703303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703303" w:rsidRPr="00F723D3" w:rsidRDefault="00703303" w:rsidP="00732D7B">
      <w:pPr>
        <w:pStyle w:val="NoSpacing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703303" w:rsidRPr="00223E38" w:rsidRDefault="00703303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703303" w:rsidRPr="00223E38" w:rsidRDefault="00703303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703303" w:rsidRDefault="00703303">
      <w:pPr>
        <w:pStyle w:val="NoSpacing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703303" w:rsidRPr="00223E38" w:rsidRDefault="00703303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3303" w:rsidRPr="00223E38" w:rsidRDefault="00703303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703303" w:rsidRDefault="00703303">
      <w:pPr>
        <w:pStyle w:val="a0"/>
        <w:numPr>
          <w:ilvl w:val="0"/>
          <w:numId w:val="17"/>
          <w:numberingChange w:id="0" w:author="Unknown" w:date="2014-03-05T11:57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703303" w:rsidRDefault="00703303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pStyle w:val="a0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pStyle w:val="a0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Дата изготовления (поставки)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703303" w:rsidRDefault="00703303">
      <w:pPr>
        <w:pStyle w:val="a0"/>
        <w:numPr>
          <w:ilvl w:val="0"/>
          <w:numId w:val="17"/>
          <w:numberingChange w:id="1" w:author="Unknown" w:date="2014-03-05T11:57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703303" w:rsidRDefault="00703303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703303" w:rsidRPr="00C64964" w:rsidRDefault="00703303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703303" w:rsidRPr="00C64964" w:rsidRDefault="00703303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FB2DF5">
      <w:pPr>
        <w:ind w:left="34" w:right="-1" w:firstLine="567"/>
      </w:pPr>
    </w:p>
    <w:p w:rsidR="00703303" w:rsidRPr="00223E38" w:rsidRDefault="00703303" w:rsidP="00FB2DF5">
      <w:pPr>
        <w:ind w:left="34" w:right="-1" w:firstLine="567"/>
      </w:pPr>
      <w:r w:rsidRPr="00223E38"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</w:p>
          <w:p w:rsidR="00703303" w:rsidRPr="00C64964" w:rsidRDefault="00703303" w:rsidP="00C64964">
            <w:pPr>
              <w:ind w:right="-1" w:firstLine="0"/>
            </w:pPr>
            <w:r w:rsidRPr="00C64964">
              <w:t>Наименование</w:t>
            </w:r>
          </w:p>
          <w:p w:rsidR="00703303" w:rsidRPr="00C64964" w:rsidRDefault="00703303" w:rsidP="00C64964">
            <w:pPr>
              <w:ind w:right="-1" w:firstLine="0"/>
            </w:pP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Default="00703303">
      <w:pPr>
        <w:pStyle w:val="a0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3. Сведения о материалах основных деталей</w:t>
      </w:r>
    </w:p>
    <w:p w:rsidR="00703303" w:rsidRPr="00223E38" w:rsidRDefault="00703303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703303" w:rsidRPr="00223E38" w:rsidRDefault="00703303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703303" w:rsidRPr="00223E38" w:rsidRDefault="00703303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703303" w:rsidRPr="00223E38" w:rsidRDefault="00703303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703303" w:rsidRPr="00C64964" w:rsidTr="00C64964">
        <w:tc>
          <w:tcPr>
            <w:tcW w:w="10632" w:type="dxa"/>
            <w:gridSpan w:val="5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184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703303" w:rsidRPr="00C64964" w:rsidTr="00C64964">
        <w:trPr>
          <w:trHeight w:val="138"/>
        </w:trPr>
        <w:tc>
          <w:tcPr>
            <w:tcW w:w="184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703303" w:rsidRPr="00C64964" w:rsidRDefault="00703303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703303" w:rsidRPr="00C64964" w:rsidTr="00C64964">
        <w:trPr>
          <w:trHeight w:val="138"/>
        </w:trPr>
        <w:tc>
          <w:tcPr>
            <w:tcW w:w="184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703303" w:rsidRPr="00C64964" w:rsidRDefault="00703303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703303" w:rsidRPr="00C64964" w:rsidTr="00C64964">
        <w:tc>
          <w:tcPr>
            <w:tcW w:w="170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170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0256CC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контроля.</w:t>
      </w:r>
    </w:p>
    <w:p w:rsidR="00703303" w:rsidRPr="00223E38" w:rsidRDefault="00703303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703303" w:rsidRPr="00223E38" w:rsidRDefault="00703303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703303" w:rsidRPr="00C64964" w:rsidTr="00C64964">
        <w:trPr>
          <w:trHeight w:val="70"/>
        </w:trPr>
        <w:tc>
          <w:tcPr>
            <w:tcW w:w="425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rPr>
          <w:trHeight w:val="1184"/>
        </w:trPr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703303" w:rsidRPr="00C64964" w:rsidRDefault="00703303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дата проведения испытаний и № отчетного документа</w:t>
            </w:r>
          </w:p>
        </w:tc>
      </w:tr>
    </w:tbl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Default="00703303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703303" w:rsidRPr="00223E38" w:rsidRDefault="00703303" w:rsidP="00B70620">
      <w:pPr>
        <w:ind w:left="34" w:right="-1" w:firstLine="567"/>
      </w:pPr>
    </w:p>
    <w:p w:rsidR="00703303" w:rsidRPr="00223E38" w:rsidRDefault="00703303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703303" w:rsidRPr="00223E38" w:rsidRDefault="00703303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703303" w:rsidRPr="00223E38" w:rsidRDefault="00703303" w:rsidP="00B70620">
      <w:pPr>
        <w:ind w:right="-1" w:firstLine="624"/>
      </w:pPr>
      <w:r w:rsidRPr="00223E38">
        <w:t>Примечание:</w:t>
      </w:r>
    </w:p>
    <w:p w:rsidR="00703303" w:rsidRPr="00223E38" w:rsidRDefault="00703303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703303" w:rsidRPr="00223E38" w:rsidRDefault="00703303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703303" w:rsidRPr="00223E38" w:rsidRDefault="00703303" w:rsidP="00B70620">
      <w:pPr>
        <w:ind w:right="-1" w:firstLine="601"/>
      </w:pPr>
      <w:r w:rsidRPr="00223E38">
        <w:t>на партию изделий:</w:t>
      </w:r>
    </w:p>
    <w:p w:rsidR="00703303" w:rsidRPr="00223E38" w:rsidRDefault="00703303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703303" w:rsidRPr="00C64964" w:rsidTr="00C64964">
        <w:tc>
          <w:tcPr>
            <w:tcW w:w="10632" w:type="dxa"/>
            <w:gridSpan w:val="2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FB2DF5">
      <w:pPr>
        <w:ind w:right="-1"/>
        <w:rPr>
          <w:sz w:val="28"/>
          <w:szCs w:val="28"/>
        </w:rPr>
      </w:pPr>
    </w:p>
    <w:p w:rsidR="00703303" w:rsidRDefault="00703303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</w:pPr>
      <w:r w:rsidRPr="00223E38">
        <w:t>Таблица 9.</w:t>
      </w:r>
      <w:bookmarkStart w:id="2" w:name="_GoBack"/>
      <w:bookmarkEnd w:id="2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703303" w:rsidRPr="00C64964" w:rsidTr="00C64964">
        <w:tc>
          <w:tcPr>
            <w:tcW w:w="10632" w:type="dxa"/>
            <w:gridSpan w:val="2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технического решения 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случае, если по требованию нормативной документации он оформлялся)</w:t>
            </w:r>
          </w:p>
        </w:tc>
      </w:tr>
    </w:tbl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Default="00703303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703303" w:rsidRPr="00223E38" w:rsidRDefault="00703303" w:rsidP="00B70620">
      <w:pPr>
        <w:ind w:left="284"/>
      </w:pPr>
    </w:p>
    <w:p w:rsidR="00703303" w:rsidRPr="00223E38" w:rsidRDefault="00703303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703303" w:rsidRPr="00223E38" w:rsidRDefault="00703303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703303" w:rsidRPr="00223E38" w:rsidRDefault="00703303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703303" w:rsidRPr="00223E38" w:rsidRDefault="00703303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703303" w:rsidRPr="00223E38" w:rsidRDefault="00703303" w:rsidP="00B70620">
      <w:pPr>
        <w:spacing w:line="360" w:lineRule="auto"/>
        <w:ind w:left="284"/>
      </w:pP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703303" w:rsidRPr="00223E38" w:rsidRDefault="00703303" w:rsidP="00B70620">
      <w:pPr>
        <w:ind w:left="284"/>
        <w:rPr>
          <w:snapToGrid w:val="0"/>
        </w:rPr>
      </w:pPr>
    </w:p>
    <w:p w:rsidR="00703303" w:rsidRPr="00223E38" w:rsidRDefault="00703303" w:rsidP="00B70620">
      <w:pPr>
        <w:ind w:left="284"/>
        <w:rPr>
          <w:snapToGrid w:val="0"/>
        </w:rPr>
      </w:pPr>
    </w:p>
    <w:p w:rsidR="00703303" w:rsidRPr="00223E38" w:rsidRDefault="00703303" w:rsidP="00B70620">
      <w:pPr>
        <w:spacing w:line="360" w:lineRule="auto"/>
        <w:ind w:left="284"/>
      </w:pPr>
      <w:r w:rsidRPr="00223E38">
        <w:t>Руководитель предприятия</w:t>
      </w: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703303" w:rsidRPr="00223E38" w:rsidRDefault="00703303" w:rsidP="00B70620">
      <w:pPr>
        <w:ind w:left="284"/>
      </w:pPr>
    </w:p>
    <w:p w:rsidR="00703303" w:rsidRPr="00223E38" w:rsidRDefault="00703303" w:rsidP="00FB2DF5">
      <w:pPr>
        <w:ind w:right="-1"/>
      </w:pPr>
    </w:p>
    <w:p w:rsidR="00703303" w:rsidRDefault="00703303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703303" w:rsidRPr="00223E38" w:rsidRDefault="00703303" w:rsidP="00B70620">
      <w:pPr>
        <w:ind w:left="284"/>
      </w:pPr>
    </w:p>
    <w:p w:rsidR="00703303" w:rsidRDefault="00703303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703303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703303" w:rsidRPr="00C64964" w:rsidRDefault="00703303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703303" w:rsidRPr="00C64964" w:rsidRDefault="00703303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703303" w:rsidRPr="00C64964" w:rsidRDefault="00703303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703303" w:rsidRPr="00223E38" w:rsidRDefault="00703303" w:rsidP="00B70620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703303" w:rsidRPr="00223E38" w:rsidRDefault="00703303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5"/>
        <w:gridCol w:w="2722"/>
        <w:gridCol w:w="5816"/>
      </w:tblGrid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Изм.№</w:t>
            </w:r>
          </w:p>
        </w:tc>
        <w:tc>
          <w:tcPr>
            <w:tcW w:w="6095" w:type="dxa"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1668" w:type="dxa"/>
            <w:vMerge w:val="restart"/>
          </w:tcPr>
          <w:p w:rsidR="00703303" w:rsidRPr="00C64964" w:rsidRDefault="00703303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703303" w:rsidRPr="00C64964" w:rsidRDefault="00703303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703303" w:rsidRPr="00C64964" w:rsidRDefault="00703303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703303" w:rsidRPr="00C64964" w:rsidTr="00416445">
        <w:tc>
          <w:tcPr>
            <w:tcW w:w="1668" w:type="dxa"/>
            <w:vMerge/>
          </w:tcPr>
          <w:p w:rsidR="00703303" w:rsidRPr="00C64964" w:rsidRDefault="00703303" w:rsidP="00416445"/>
        </w:tc>
        <w:tc>
          <w:tcPr>
            <w:tcW w:w="2410" w:type="dxa"/>
          </w:tcPr>
          <w:p w:rsidR="00703303" w:rsidRPr="00C64964" w:rsidRDefault="00703303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1668" w:type="dxa"/>
            <w:vMerge/>
          </w:tcPr>
          <w:p w:rsidR="00703303" w:rsidRPr="00C64964" w:rsidRDefault="00703303" w:rsidP="00416445"/>
        </w:tc>
        <w:tc>
          <w:tcPr>
            <w:tcW w:w="2410" w:type="dxa"/>
          </w:tcPr>
          <w:p w:rsidR="00703303" w:rsidRPr="00C64964" w:rsidRDefault="00703303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1668" w:type="dxa"/>
            <w:vMerge/>
          </w:tcPr>
          <w:p w:rsidR="00703303" w:rsidRPr="00C64964" w:rsidRDefault="00703303" w:rsidP="00416445"/>
        </w:tc>
        <w:tc>
          <w:tcPr>
            <w:tcW w:w="2410" w:type="dxa"/>
          </w:tcPr>
          <w:p w:rsidR="00703303" w:rsidRPr="00C64964" w:rsidRDefault="00703303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в случае заполнения граф «Номера листов (страниц) новых» и (или) «Номера листов (страниц) аннулированных», в остальных случаях графу прочеркивают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№ докум.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Подпись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Дата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703303" w:rsidRPr="00223E38" w:rsidRDefault="00703303" w:rsidP="00B70620">
      <w:pPr>
        <w:spacing w:line="360" w:lineRule="auto"/>
        <w:jc w:val="center"/>
      </w:pPr>
    </w:p>
    <w:p w:rsidR="00703303" w:rsidRPr="00223E38" w:rsidRDefault="00703303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703303" w:rsidRPr="00223E38" w:rsidRDefault="00703303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703303" w:rsidRDefault="00703303" w:rsidP="00FB2DF5">
      <w:pPr>
        <w:ind w:right="-1"/>
      </w:pPr>
    </w:p>
    <w:p w:rsidR="00703303" w:rsidRDefault="00703303" w:rsidP="00FB2DF5">
      <w:pPr>
        <w:ind w:right="-1"/>
      </w:pPr>
    </w:p>
    <w:p w:rsidR="00703303" w:rsidRDefault="00703303" w:rsidP="00FB2DF5">
      <w:pPr>
        <w:ind w:right="-1"/>
      </w:pPr>
    </w:p>
    <w:p w:rsidR="00703303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sectPr w:rsidR="00703303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03" w:rsidRDefault="00703303" w:rsidP="00872388">
      <w:r>
        <w:separator/>
      </w:r>
    </w:p>
  </w:endnote>
  <w:endnote w:type="continuationSeparator" w:id="0">
    <w:p w:rsidR="00703303" w:rsidRDefault="00703303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303" w:rsidRDefault="00703303">
    <w:pPr>
      <w:pStyle w:val="Footer"/>
      <w:jc w:val="right"/>
    </w:pPr>
    <w:fldSimple w:instr=" PAGE   \* MERGEFORMAT ">
      <w:r>
        <w:rPr>
          <w:noProof/>
        </w:rPr>
        <w:t>18</w:t>
      </w:r>
    </w:fldSimple>
  </w:p>
  <w:p w:rsidR="00703303" w:rsidRDefault="007033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03" w:rsidRDefault="00703303" w:rsidP="00872388">
      <w:r>
        <w:separator/>
      </w:r>
    </w:p>
  </w:footnote>
  <w:footnote w:type="continuationSeparator" w:id="0">
    <w:p w:rsidR="00703303" w:rsidRDefault="00703303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303" w:rsidRPr="00732682" w:rsidRDefault="00703303">
    <w:pPr>
      <w:pStyle w:val="Header"/>
      <w:jc w:val="center"/>
      <w:rPr>
        <w:lang w:val="en-US"/>
      </w:rPr>
    </w:pPr>
  </w:p>
  <w:p w:rsidR="00703303" w:rsidRDefault="007033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0"/>
  </w:num>
  <w:num w:numId="6">
    <w:abstractNumId w:val="6"/>
  </w:num>
  <w:num w:numId="7">
    <w:abstractNumId w:val="0"/>
  </w:num>
  <w:num w:numId="8">
    <w:abstractNumId w:val="12"/>
  </w:num>
  <w:num w:numId="9">
    <w:abstractNumId w:val="11"/>
  </w:num>
  <w:num w:numId="10">
    <w:abstractNumId w:val="7"/>
  </w:num>
  <w:num w:numId="11">
    <w:abstractNumId w:val="2"/>
  </w:num>
  <w:num w:numId="12">
    <w:abstractNumId w:val="8"/>
  </w:num>
  <w:num w:numId="13">
    <w:abstractNumId w:val="5"/>
  </w:num>
  <w:num w:numId="14">
    <w:abstractNumId w:val="9"/>
  </w:num>
  <w:num w:numId="15">
    <w:abstractNumId w:val="1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379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ListBullet">
    <w:name w:val="List Bullet"/>
    <w:basedOn w:val="Normal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Normal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55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545"/>
    <w:rPr>
      <w:rFonts w:cs="Times New Roman"/>
    </w:rPr>
  </w:style>
  <w:style w:type="paragraph" w:customStyle="1" w:styleId="a0">
    <w:name w:val="Нормальный"/>
    <w:link w:val="a1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1">
    <w:name w:val="Нормальный Знак"/>
    <w:basedOn w:val="DefaultParagraphFont"/>
    <w:link w:val="a0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723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723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7238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7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2042</Words>
  <Characters>11640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7099</cp:lastModifiedBy>
  <cp:revision>27</cp:revision>
  <dcterms:created xsi:type="dcterms:W3CDTF">2013-10-16T05:35:00Z</dcterms:created>
  <dcterms:modified xsi:type="dcterms:W3CDTF">2014-03-05T07:57:00Z</dcterms:modified>
</cp:coreProperties>
</file>